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908" w:rsidRPr="007F57DC" w:rsidRDefault="00E40908" w:rsidP="007F57DC">
      <w:pPr>
        <w:ind w:left="4860"/>
        <w:rPr>
          <w:sz w:val="28"/>
          <w:szCs w:val="28"/>
          <w:lang w:eastAsia="en-US"/>
        </w:rPr>
      </w:pPr>
      <w:r w:rsidRPr="007F57DC">
        <w:rPr>
          <w:sz w:val="28"/>
          <w:szCs w:val="28"/>
          <w:lang w:eastAsia="en-US"/>
        </w:rPr>
        <w:t>УТВЕРЖДЕН</w:t>
      </w:r>
      <w:r>
        <w:rPr>
          <w:sz w:val="28"/>
          <w:szCs w:val="28"/>
          <w:lang w:eastAsia="en-US"/>
        </w:rPr>
        <w:t>А</w:t>
      </w:r>
    </w:p>
    <w:p w:rsidR="00E40908" w:rsidRPr="007F57DC" w:rsidRDefault="00E40908" w:rsidP="007F57DC">
      <w:pPr>
        <w:ind w:left="4860"/>
        <w:rPr>
          <w:sz w:val="28"/>
          <w:szCs w:val="28"/>
        </w:rPr>
      </w:pPr>
      <w:r w:rsidRPr="007F57DC">
        <w:rPr>
          <w:sz w:val="28"/>
          <w:szCs w:val="28"/>
        </w:rPr>
        <w:t xml:space="preserve">постановлением Администрации </w:t>
      </w:r>
    </w:p>
    <w:p w:rsidR="00E40908" w:rsidRPr="007F57DC" w:rsidRDefault="00E40908" w:rsidP="007F57DC">
      <w:pPr>
        <w:ind w:left="4860"/>
        <w:rPr>
          <w:sz w:val="28"/>
          <w:szCs w:val="28"/>
        </w:rPr>
      </w:pPr>
      <w:r w:rsidRPr="007F57DC">
        <w:rPr>
          <w:sz w:val="28"/>
          <w:szCs w:val="28"/>
        </w:rPr>
        <w:t>города Королёва Московской области</w:t>
      </w:r>
    </w:p>
    <w:p w:rsidR="00E40908" w:rsidRPr="007F57DC" w:rsidRDefault="00E40908" w:rsidP="007F57DC">
      <w:pPr>
        <w:ind w:left="4860"/>
        <w:rPr>
          <w:sz w:val="28"/>
          <w:szCs w:val="28"/>
        </w:rPr>
      </w:pPr>
      <w:r w:rsidRPr="007F57DC">
        <w:rPr>
          <w:sz w:val="28"/>
          <w:szCs w:val="28"/>
        </w:rPr>
        <w:t>от _________________ № __________</w:t>
      </w:r>
    </w:p>
    <w:p w:rsidR="00E40908" w:rsidRDefault="00E40908" w:rsidP="007A1928">
      <w:pPr>
        <w:jc w:val="center"/>
      </w:pPr>
    </w:p>
    <w:p w:rsidR="00E40908" w:rsidRPr="007F57DC" w:rsidRDefault="00E40908" w:rsidP="007F57DC">
      <w:pPr>
        <w:jc w:val="right"/>
        <w:rPr>
          <w:sz w:val="28"/>
          <w:szCs w:val="28"/>
        </w:rPr>
      </w:pPr>
      <w:r w:rsidRPr="007F57DC">
        <w:rPr>
          <w:sz w:val="28"/>
          <w:szCs w:val="28"/>
        </w:rPr>
        <w:t>Форма</w:t>
      </w:r>
    </w:p>
    <w:p w:rsidR="00E40908" w:rsidRDefault="00E40908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margin-left:45pt;margin-top:7pt;width:428.3pt;height:621.05pt;z-index:251658240;visibility:visible">
            <v:imagedata r:id="rId6" o:title=""/>
          </v:shape>
        </w:pict>
      </w:r>
    </w:p>
    <w:p w:rsidR="00E40908" w:rsidRDefault="00E40908"/>
    <w:p w:rsidR="00E40908" w:rsidRDefault="00E40908"/>
    <w:p w:rsidR="00E40908" w:rsidRDefault="00E40908"/>
    <w:p w:rsidR="00E40908" w:rsidRDefault="00E40908"/>
    <w:p w:rsidR="00E40908" w:rsidRDefault="00E40908"/>
    <w:p w:rsidR="00E40908" w:rsidRDefault="00E40908"/>
    <w:p w:rsidR="00E40908" w:rsidRDefault="00E40908"/>
    <w:p w:rsidR="00E40908" w:rsidRDefault="00E40908"/>
    <w:p w:rsidR="00E40908" w:rsidRDefault="00E40908"/>
    <w:p w:rsidR="00E40908" w:rsidRDefault="00E40908"/>
    <w:p w:rsidR="00E40908" w:rsidRDefault="00E40908"/>
    <w:p w:rsidR="00E40908" w:rsidRDefault="00E40908"/>
    <w:p w:rsidR="00E40908" w:rsidRDefault="00E40908"/>
    <w:p w:rsidR="00E40908" w:rsidRDefault="00E40908"/>
    <w:p w:rsidR="00E40908" w:rsidRDefault="00E40908"/>
    <w:p w:rsidR="00E40908" w:rsidRDefault="00E40908"/>
    <w:p w:rsidR="00E40908" w:rsidRDefault="00E40908"/>
    <w:p w:rsidR="00E40908" w:rsidRDefault="00E40908"/>
    <w:p w:rsidR="00E40908" w:rsidRDefault="00E40908"/>
    <w:p w:rsidR="00E40908" w:rsidRDefault="00E40908"/>
    <w:p w:rsidR="00E40908" w:rsidRDefault="00E40908"/>
    <w:p w:rsidR="00E40908" w:rsidRDefault="00E40908"/>
    <w:p w:rsidR="00E40908" w:rsidRDefault="00E40908"/>
    <w:p w:rsidR="00E40908" w:rsidRDefault="00E40908"/>
    <w:p w:rsidR="00E40908" w:rsidRDefault="00E40908"/>
    <w:p w:rsidR="00E40908" w:rsidRDefault="00E40908"/>
    <w:p w:rsidR="00E40908" w:rsidRDefault="00E40908"/>
    <w:p w:rsidR="00E40908" w:rsidRDefault="00E40908"/>
    <w:p w:rsidR="00E40908" w:rsidRDefault="00E40908"/>
    <w:p w:rsidR="00E40908" w:rsidRDefault="00E40908"/>
    <w:p w:rsidR="00E40908" w:rsidRDefault="00E40908"/>
    <w:p w:rsidR="00E40908" w:rsidRDefault="00E40908"/>
    <w:p w:rsidR="00E40908" w:rsidRDefault="00E40908"/>
    <w:p w:rsidR="00E40908" w:rsidRDefault="00E40908"/>
    <w:p w:rsidR="00E40908" w:rsidRDefault="00E40908"/>
    <w:p w:rsidR="00E40908" w:rsidRDefault="00E40908"/>
    <w:p w:rsidR="00E40908" w:rsidRDefault="00E40908"/>
    <w:p w:rsidR="00E40908" w:rsidRDefault="00E40908"/>
    <w:p w:rsidR="00E40908" w:rsidRDefault="00E40908"/>
    <w:p w:rsidR="00E40908" w:rsidRDefault="00E40908"/>
    <w:p w:rsidR="00E40908" w:rsidRDefault="00E40908"/>
    <w:p w:rsidR="00E40908" w:rsidRDefault="00E40908"/>
    <w:p w:rsidR="00E40908" w:rsidRDefault="00E40908"/>
    <w:p w:rsidR="00E40908" w:rsidRDefault="00E40908"/>
    <w:p w:rsidR="00E40908" w:rsidRDefault="00E40908" w:rsidP="007A1928">
      <w:pPr>
        <w:jc w:val="center"/>
      </w:pPr>
      <w:r>
        <w:pict>
          <v:shape id="Рисунок 3" o:spid="_x0000_i1025" type="#_x0000_t75" style="width:468pt;height:546pt;visibility:visible" o:allowoverlap="f">
            <v:imagedata r:id="rId7" o:title=""/>
          </v:shape>
        </w:pict>
      </w:r>
    </w:p>
    <w:p w:rsidR="00E40908" w:rsidRDefault="00E40908" w:rsidP="007A1928">
      <w:pPr>
        <w:jc w:val="center"/>
      </w:pPr>
    </w:p>
    <w:p w:rsidR="00E40908" w:rsidRDefault="00E40908" w:rsidP="007A1928">
      <w:pPr>
        <w:jc w:val="center"/>
      </w:pPr>
    </w:p>
    <w:p w:rsidR="00E40908" w:rsidRDefault="00E40908" w:rsidP="007A1928">
      <w:pPr>
        <w:jc w:val="center"/>
      </w:pPr>
    </w:p>
    <w:sectPr w:rsidR="00E40908" w:rsidSect="007F57DC">
      <w:headerReference w:type="even" r:id="rId8"/>
      <w:headerReference w:type="default" r:id="rId9"/>
      <w:pgSz w:w="11906" w:h="16838"/>
      <w:pgMar w:top="1134" w:right="709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0908" w:rsidRDefault="00E40908">
      <w:r>
        <w:separator/>
      </w:r>
    </w:p>
  </w:endnote>
  <w:endnote w:type="continuationSeparator" w:id="0">
    <w:p w:rsidR="00E40908" w:rsidRDefault="00E409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0908" w:rsidRDefault="00E40908">
      <w:r>
        <w:separator/>
      </w:r>
    </w:p>
  </w:footnote>
  <w:footnote w:type="continuationSeparator" w:id="0">
    <w:p w:rsidR="00E40908" w:rsidRDefault="00E409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0908" w:rsidRDefault="00E40908" w:rsidP="00A461E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40908" w:rsidRDefault="00E4090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0908" w:rsidRDefault="00E40908" w:rsidP="00A461E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E40908" w:rsidRDefault="00E409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3900"/>
    <w:rsid w:val="00176512"/>
    <w:rsid w:val="001771FB"/>
    <w:rsid w:val="00180310"/>
    <w:rsid w:val="002A3900"/>
    <w:rsid w:val="0056014C"/>
    <w:rsid w:val="007A1928"/>
    <w:rsid w:val="007F57DC"/>
    <w:rsid w:val="008406E2"/>
    <w:rsid w:val="009F04B2"/>
    <w:rsid w:val="00A461EC"/>
    <w:rsid w:val="00AC4E19"/>
    <w:rsid w:val="00BD1EC4"/>
    <w:rsid w:val="00C03A0E"/>
    <w:rsid w:val="00C3327F"/>
    <w:rsid w:val="00E40908"/>
    <w:rsid w:val="00EE63D2"/>
    <w:rsid w:val="00FD22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3900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2A3900"/>
    <w:rPr>
      <w:rFonts w:ascii="Tahoma" w:eastAsia="Calibr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A390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7F57DC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378A7"/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7F57D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125</TotalTime>
  <Pages>2</Pages>
  <Words>25</Words>
  <Characters>143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</dc:creator>
  <cp:keywords/>
  <dc:description/>
  <cp:lastModifiedBy>Куренкова</cp:lastModifiedBy>
  <cp:revision>8</cp:revision>
  <cp:lastPrinted>2012-11-30T11:15:00Z</cp:lastPrinted>
  <dcterms:created xsi:type="dcterms:W3CDTF">2012-11-19T13:19:00Z</dcterms:created>
  <dcterms:modified xsi:type="dcterms:W3CDTF">2012-11-30T11:15:00Z</dcterms:modified>
</cp:coreProperties>
</file>